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AA7F" w14:textId="77777777" w:rsidR="00057194" w:rsidRDefault="00057194" w:rsidP="00057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SWYNBURN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49C9478" w14:textId="77777777" w:rsidR="00057194" w:rsidRDefault="00057194" w:rsidP="00057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05F87A44" w14:textId="77777777" w:rsidR="00057194" w:rsidRDefault="00057194" w:rsidP="00057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73ECC" w14:textId="77777777" w:rsidR="00057194" w:rsidRDefault="00057194" w:rsidP="00057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0E584" w14:textId="77777777" w:rsidR="00057194" w:rsidRDefault="00057194" w:rsidP="0005719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A619E6A" w14:textId="77777777" w:rsidR="00057194" w:rsidRDefault="00057194" w:rsidP="0005719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E0741D3" w14:textId="77777777" w:rsidR="00057194" w:rsidRDefault="00057194" w:rsidP="0005719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774E2B1" w14:textId="77777777" w:rsidR="00057194" w:rsidRDefault="00057194" w:rsidP="00057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296C20" w14:textId="77777777" w:rsidR="00057194" w:rsidRDefault="00057194" w:rsidP="000571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2600EF" w14:textId="77777777" w:rsidR="00057194" w:rsidRDefault="00057194" w:rsidP="000571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44A7E5B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AA0B7" w14:textId="77777777" w:rsidR="00057194" w:rsidRDefault="00057194" w:rsidP="009139A6">
      <w:r>
        <w:separator/>
      </w:r>
    </w:p>
  </w:endnote>
  <w:endnote w:type="continuationSeparator" w:id="0">
    <w:p w14:paraId="704E0C60" w14:textId="77777777" w:rsidR="00057194" w:rsidRDefault="000571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66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F5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E7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8642" w14:textId="77777777" w:rsidR="00057194" w:rsidRDefault="00057194" w:rsidP="009139A6">
      <w:r>
        <w:separator/>
      </w:r>
    </w:p>
  </w:footnote>
  <w:footnote w:type="continuationSeparator" w:id="0">
    <w:p w14:paraId="59537B0B" w14:textId="77777777" w:rsidR="00057194" w:rsidRDefault="000571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B4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D9F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8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94"/>
    <w:rsid w:val="0005719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2B093"/>
  <w15:chartTrackingRefBased/>
  <w15:docId w15:val="{2CD9B988-945E-450D-805D-9562F7F9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2022-09-20T19:35:00Z</dcterms:created>
  <dcterms:modified xsi:type="dcterms:W3CDTF">2022-09-20T19:35:00Z</dcterms:modified>
</cp:coreProperties>
</file>